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0BC" w:rsidRDefault="00DA0BA4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4916805</wp:posOffset>
            </wp:positionH>
            <wp:positionV relativeFrom="paragraph">
              <wp:posOffset>5080</wp:posOffset>
            </wp:positionV>
            <wp:extent cx="1752600" cy="2543175"/>
            <wp:effectExtent l="19050" t="0" r="0" b="0"/>
            <wp:wrapSquare wrapText="bothSides"/>
            <wp:docPr id="1" name="Рисунок 0" descr="f147abdaf8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147abdaf8b2.jpg"/>
                    <pic:cNvPicPr/>
                  </pic:nvPicPr>
                  <pic:blipFill>
                    <a:blip r:embed="rId7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047C">
        <w:rPr>
          <w:noProof/>
        </w:rPr>
        <w:pict>
          <v:shapetype id="_x0000_t159" coordsize="21600,21600" o:spt="159" adj="1404,10800" path="m@37@0c@38@1@39@3@40@0@41@1@42@3@43@0m@30@4c@31@6@32@5@33@4@34@6@35@5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9" style="position:absolute;margin-left:33.15pt;margin-top:15.2pt;width:317.25pt;height:59.95pt;z-index:-251658240;mso-position-horizontal-relative:text;mso-position-vertical-relative:text" wrapcoords="21294 1080 -51 1350 -102 15660 255 16200 2400 18360 2400 19440 2911 21330 3217 21330 3574 21330 14962 21330 14809 18360 17617 18360 21600 15930 21600 1620 21549 1080 21294 1080" adj=",10767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Times New Roman&quot;;font-weight:bold;v-text-kern:t" trim="t" fitpath="t" xscale="f" string="Поздравляем с днем рождения!"/>
            <w10:wrap type="tight"/>
          </v:shape>
        </w:pict>
      </w:r>
    </w:p>
    <w:p w:rsidR="005C32BA" w:rsidRPr="00DA0BA4" w:rsidRDefault="005C32BA" w:rsidP="005C32BA">
      <w:pPr>
        <w:jc w:val="center"/>
        <w:rPr>
          <w:color w:val="FF9933"/>
        </w:rPr>
      </w:pPr>
    </w:p>
    <w:p w:rsidR="006B62A1" w:rsidRPr="00DA0BA4" w:rsidRDefault="006B62A1" w:rsidP="005C32BA">
      <w:pPr>
        <w:jc w:val="center"/>
        <w:rPr>
          <w:color w:val="FF9933"/>
        </w:rPr>
      </w:pPr>
    </w:p>
    <w:p w:rsidR="005C32BA" w:rsidRPr="00DA0BA4" w:rsidRDefault="005C32BA" w:rsidP="005C32BA">
      <w:pPr>
        <w:jc w:val="center"/>
        <w:rPr>
          <w:rFonts w:ascii="Monotype Corsiva" w:hAnsi="Monotype Corsiva" w:cs="Times New Roman"/>
          <w:b/>
          <w:color w:val="CC3300"/>
          <w:sz w:val="44"/>
          <w:szCs w:val="44"/>
        </w:rPr>
      </w:pPr>
      <w:r w:rsidRPr="00DA0BA4">
        <w:rPr>
          <w:rFonts w:ascii="Monotype Corsiva" w:hAnsi="Monotype Corsiva" w:cs="Times New Roman"/>
          <w:b/>
          <w:color w:val="CC3300"/>
          <w:sz w:val="44"/>
          <w:szCs w:val="44"/>
        </w:rPr>
        <w:t xml:space="preserve">В </w:t>
      </w:r>
      <w:r w:rsidR="00A577ED">
        <w:rPr>
          <w:rFonts w:ascii="Monotype Corsiva" w:hAnsi="Monotype Corsiva" w:cs="Times New Roman"/>
          <w:b/>
          <w:color w:val="CC3300"/>
          <w:sz w:val="44"/>
          <w:szCs w:val="44"/>
        </w:rPr>
        <w:t>ноябре</w:t>
      </w:r>
      <w:r w:rsidRPr="00DA0BA4">
        <w:rPr>
          <w:rFonts w:ascii="Monotype Corsiva" w:hAnsi="Monotype Corsiva" w:cs="Times New Roman"/>
          <w:b/>
          <w:color w:val="CC3300"/>
          <w:sz w:val="44"/>
          <w:szCs w:val="44"/>
        </w:rPr>
        <w:t xml:space="preserve"> и </w:t>
      </w:r>
      <w:r w:rsidR="00A577ED">
        <w:rPr>
          <w:rFonts w:ascii="Monotype Corsiva" w:hAnsi="Monotype Corsiva" w:cs="Times New Roman"/>
          <w:b/>
          <w:color w:val="CC3300"/>
          <w:sz w:val="44"/>
          <w:szCs w:val="44"/>
        </w:rPr>
        <w:t>декабре</w:t>
      </w:r>
      <w:r w:rsidRPr="00DA0BA4">
        <w:rPr>
          <w:rFonts w:ascii="Monotype Corsiva" w:hAnsi="Monotype Corsiva" w:cs="Times New Roman"/>
          <w:b/>
          <w:color w:val="CC3300"/>
          <w:sz w:val="44"/>
          <w:szCs w:val="44"/>
        </w:rPr>
        <w:t>:</w:t>
      </w:r>
    </w:p>
    <w:p w:rsidR="005C32BA" w:rsidRPr="00DA0BA4" w:rsidRDefault="005C32BA" w:rsidP="005C32BA">
      <w:pPr>
        <w:rPr>
          <w:rFonts w:ascii="Times New Roman" w:hAnsi="Times New Roman" w:cs="Times New Roman"/>
          <w:sz w:val="28"/>
          <w:szCs w:val="28"/>
        </w:rPr>
        <w:sectPr w:rsidR="005C32BA" w:rsidRPr="00DA0BA4" w:rsidSect="009C1883">
          <w:headerReference w:type="default" r:id="rId8"/>
          <w:footerReference w:type="default" r:id="rId9"/>
          <w:pgSz w:w="11906" w:h="16838"/>
          <w:pgMar w:top="1134" w:right="567" w:bottom="1134" w:left="567" w:header="708" w:footer="53" w:gutter="0"/>
          <w:cols w:space="708"/>
          <w:docGrid w:linePitch="360"/>
        </w:sectPr>
      </w:pPr>
    </w:p>
    <w:p w:rsidR="005C32BA" w:rsidRPr="00DA0BA4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Мартынов Ю.А.</w:t>
      </w:r>
    </w:p>
    <w:p w:rsidR="005C32BA" w:rsidRPr="00DA0BA4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Гулин В.А.</w:t>
      </w:r>
    </w:p>
    <w:p w:rsidR="005C32BA" w:rsidRPr="00DA0BA4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Савельева Т.П.</w:t>
      </w:r>
    </w:p>
    <w:p w:rsidR="005C32BA" w:rsidRPr="00DA0BA4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Махлеева Г.Н.</w:t>
      </w:r>
    </w:p>
    <w:p w:rsidR="005C32BA" w:rsidRPr="00DA0BA4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Соболева Н.А.</w:t>
      </w:r>
    </w:p>
    <w:p w:rsidR="005C32BA" w:rsidRPr="00DA0BA4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Кузнецова С.А.</w:t>
      </w:r>
    </w:p>
    <w:p w:rsidR="005C32BA" w:rsidRPr="00DA0BA4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Кривенко Ж.Н.</w:t>
      </w:r>
    </w:p>
    <w:p w:rsidR="005C32BA" w:rsidRDefault="00731367" w:rsidP="00FA7A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Молчанова В.А.</w:t>
      </w:r>
    </w:p>
    <w:p w:rsidR="00731367" w:rsidRPr="00DA0BA4" w:rsidRDefault="00731367" w:rsidP="00FA7A5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Сергеева Т.М.</w:t>
      </w:r>
    </w:p>
    <w:p w:rsidR="005C32BA" w:rsidRPr="005C32BA" w:rsidRDefault="005C32BA" w:rsidP="005C32BA">
      <w:pPr>
        <w:rPr>
          <w:rFonts w:ascii="Times New Roman" w:hAnsi="Times New Roman" w:cs="Times New Roman"/>
          <w:b/>
          <w:sz w:val="24"/>
          <w:szCs w:val="24"/>
        </w:rPr>
        <w:sectPr w:rsidR="005C32BA" w:rsidRPr="005C32BA" w:rsidSect="00DA0BA4">
          <w:type w:val="continuous"/>
          <w:pgSz w:w="11906" w:h="16838"/>
          <w:pgMar w:top="1134" w:right="567" w:bottom="1134" w:left="567" w:header="708" w:footer="53" w:gutter="0"/>
          <w:cols w:num="2" w:space="227"/>
          <w:docGrid w:linePitch="360"/>
        </w:sectPr>
      </w:pPr>
    </w:p>
    <w:p w:rsidR="005C32BA" w:rsidRDefault="005C32BA" w:rsidP="005C32B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5 А класс:</w:t>
      </w:r>
    </w:p>
    <w:p w:rsidR="005C32BA" w:rsidRPr="00DA0BA4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Максименко А.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Студилко Н.</w:t>
      </w:r>
    </w:p>
    <w:p w:rsidR="00892266" w:rsidRPr="00DA0BA4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5 Б класс:</w:t>
      </w:r>
    </w:p>
    <w:p w:rsidR="005C32BA" w:rsidRPr="00DA0BA4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Большакова  Д.</w:t>
      </w:r>
    </w:p>
    <w:p w:rsidR="005C32BA" w:rsidRPr="00DA0BA4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Елизарова У.</w:t>
      </w:r>
    </w:p>
    <w:p w:rsidR="00731367" w:rsidRPr="00DA0BA4" w:rsidRDefault="00731367" w:rsidP="0073136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Максименко И.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Медведев Д.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Сигова В.</w:t>
      </w:r>
    </w:p>
    <w:p w:rsidR="00892266" w:rsidRPr="00DA0BA4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6 А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Быстров В.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Власова С.</w:t>
      </w:r>
    </w:p>
    <w:p w:rsidR="00892266" w:rsidRPr="00DA0BA4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6 Б класс:</w:t>
      </w:r>
    </w:p>
    <w:p w:rsidR="005C32BA" w:rsidRPr="00DA0BA4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Маркина А.</w:t>
      </w: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7 А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Аксенова Е.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Бабкина К.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Переходцев В.</w:t>
      </w:r>
    </w:p>
    <w:p w:rsidR="00892266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7 Б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Вовк Я.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Егорова А.</w:t>
      </w:r>
    </w:p>
    <w:p w:rsidR="00731367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Шпанова К.</w:t>
      </w:r>
    </w:p>
    <w:p w:rsidR="00731367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Яцук К.</w:t>
      </w:r>
    </w:p>
    <w:p w:rsidR="00892266" w:rsidRPr="00DA0BA4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8 А класс:</w:t>
      </w:r>
    </w:p>
    <w:p w:rsidR="005C32BA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Румянцева Е.</w:t>
      </w:r>
    </w:p>
    <w:p w:rsidR="00892266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Стародубцев А.</w:t>
      </w:r>
    </w:p>
    <w:p w:rsidR="00892266" w:rsidRPr="00DA0BA4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8 Б класс:</w:t>
      </w:r>
    </w:p>
    <w:p w:rsidR="005C32BA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Иванов А.</w:t>
      </w:r>
    </w:p>
    <w:p w:rsidR="00892266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Черня</w:t>
      </w:r>
      <w:r w:rsidR="00986B40">
        <w:rPr>
          <w:rFonts w:ascii="Times New Roman" w:hAnsi="Times New Roman" w:cs="Times New Roman"/>
          <w:sz w:val="28"/>
          <w:szCs w:val="28"/>
          <w:lang w:val="en-US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в А. </w:t>
      </w:r>
    </w:p>
    <w:p w:rsidR="00892266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Яковлева Е.</w:t>
      </w:r>
    </w:p>
    <w:p w:rsidR="00892266" w:rsidRPr="00DA0BA4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5C32BA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lastRenderedPageBreak/>
        <w:t>9 А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Адабир А.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Куликов И.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Мокрушина Л.</w:t>
      </w:r>
    </w:p>
    <w:p w:rsidR="00892266" w:rsidRPr="00DA0BA4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9Б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Антипова М.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Козлова Т.</w:t>
      </w:r>
    </w:p>
    <w:p w:rsidR="00892266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Ларионов С.</w:t>
      </w:r>
    </w:p>
    <w:p w:rsidR="00892266" w:rsidRDefault="00892266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9 В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Дорошин И.</w:t>
      </w:r>
    </w:p>
    <w:p w:rsidR="00731367" w:rsidRPr="00DA0BA4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Кабанов В.</w:t>
      </w: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Pr="00DA0BA4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10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Нумерицкая К.</w:t>
      </w:r>
    </w:p>
    <w:p w:rsidR="00731367" w:rsidRPr="00DA0BA4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Шаманина Е.</w:t>
      </w:r>
    </w:p>
    <w:p w:rsidR="00892266" w:rsidRDefault="00892266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2266" w:rsidRDefault="005C32BA" w:rsidP="005C32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0BA4">
        <w:rPr>
          <w:rFonts w:ascii="Times New Roman" w:hAnsi="Times New Roman" w:cs="Times New Roman"/>
          <w:b/>
          <w:sz w:val="28"/>
          <w:szCs w:val="28"/>
        </w:rPr>
        <w:t>11 класс:</w:t>
      </w:r>
    </w:p>
    <w:p w:rsidR="005C32BA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Анисович Е.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Баканов Д.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Гараева Е.</w:t>
      </w:r>
    </w:p>
    <w:p w:rsidR="00731367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Сапожкова М.</w:t>
      </w:r>
    </w:p>
    <w:p w:rsidR="00731367" w:rsidRPr="00DA0BA4" w:rsidRDefault="00731367" w:rsidP="005C32B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2BA" w:rsidRPr="005C32BA" w:rsidRDefault="005C32BA" w:rsidP="005C32BA">
      <w:pPr>
        <w:spacing w:after="0"/>
        <w:rPr>
          <w:rFonts w:ascii="Times New Roman" w:hAnsi="Times New Roman" w:cs="Times New Roman"/>
          <w:sz w:val="24"/>
          <w:szCs w:val="24"/>
        </w:rPr>
        <w:sectPr w:rsidR="005C32BA" w:rsidRPr="005C32BA" w:rsidSect="005C32BA">
          <w:type w:val="continuous"/>
          <w:pgSz w:w="11906" w:h="16838"/>
          <w:pgMar w:top="1134" w:right="567" w:bottom="1134" w:left="567" w:header="708" w:footer="53" w:gutter="0"/>
          <w:cols w:num="3" w:space="708"/>
          <w:docGrid w:linePitch="360"/>
        </w:sectPr>
      </w:pPr>
    </w:p>
    <w:p w:rsidR="005C32BA" w:rsidRPr="005C32BA" w:rsidRDefault="005C32BA" w:rsidP="005C32BA">
      <w:pPr>
        <w:rPr>
          <w:rFonts w:ascii="Times New Roman" w:hAnsi="Times New Roman" w:cs="Times New Roman"/>
          <w:sz w:val="24"/>
          <w:szCs w:val="24"/>
        </w:rPr>
      </w:pPr>
    </w:p>
    <w:p w:rsidR="005C32BA" w:rsidRDefault="005C32BA" w:rsidP="005C32BA">
      <w:pPr>
        <w:jc w:val="center"/>
      </w:pPr>
    </w:p>
    <w:sectPr w:rsidR="005C32BA" w:rsidSect="005C32BA">
      <w:type w:val="continuous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7E79" w:rsidRDefault="00EA7E79" w:rsidP="00EF1D2C">
      <w:pPr>
        <w:spacing w:after="0" w:line="240" w:lineRule="auto"/>
      </w:pPr>
      <w:r>
        <w:separator/>
      </w:r>
    </w:p>
  </w:endnote>
  <w:endnote w:type="continuationSeparator" w:id="1">
    <w:p w:rsidR="00EA7E79" w:rsidRDefault="00EA7E79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4993005</wp:posOffset>
          </wp:positionH>
          <wp:positionV relativeFrom="paragraph">
            <wp:posOffset>-29845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A0BA4">
      <w:rPr>
        <w:rFonts w:ascii="Monotype Corsiva" w:hAnsi="Monotype Corsiva"/>
        <w:noProof/>
        <w:sz w:val="28"/>
        <w:szCs w:val="28"/>
      </w:rPr>
      <w:t>Редакция газеты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7E79" w:rsidRDefault="00EA7E79" w:rsidP="00EF1D2C">
      <w:pPr>
        <w:spacing w:after="0" w:line="240" w:lineRule="auto"/>
      </w:pPr>
      <w:r>
        <w:separator/>
      </w:r>
    </w:p>
  </w:footnote>
  <w:footnote w:type="continuationSeparator" w:id="1">
    <w:p w:rsidR="00EA7E79" w:rsidRDefault="00EA7E79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33047C" w:rsidRPr="0033047C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BA7BD1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BA7BD1">
      <w:rPr>
        <w:rFonts w:ascii="Monotype Corsiva" w:hAnsi="Monotype Corsiva"/>
        <w:color w:val="C00000"/>
        <w:sz w:val="32"/>
        <w:szCs w:val="32"/>
      </w:rPr>
      <w:t>2</w:t>
    </w:r>
    <w:r w:rsidR="00892266">
      <w:rPr>
        <w:rFonts w:ascii="Monotype Corsiva" w:hAnsi="Monotype Corsiva"/>
        <w:color w:val="C00000"/>
        <w:sz w:val="32"/>
        <w:szCs w:val="32"/>
      </w:rPr>
      <w:t>4</w:t>
    </w:r>
    <w:r w:rsidR="00EF1D2C" w:rsidRPr="009C1883">
      <w:rPr>
        <w:rFonts w:ascii="Monotype Corsiva" w:hAnsi="Monotype Corsiva"/>
        <w:color w:val="C00000"/>
        <w:sz w:val="32"/>
        <w:szCs w:val="32"/>
      </w:rPr>
      <w:t>.</w:t>
    </w:r>
    <w:r w:rsidR="00892266">
      <w:rPr>
        <w:rFonts w:ascii="Monotype Corsiva" w:hAnsi="Monotype Corsiva"/>
        <w:color w:val="C00000"/>
        <w:sz w:val="32"/>
        <w:szCs w:val="32"/>
      </w:rPr>
      <w:t>12</w:t>
    </w:r>
    <w:r w:rsidR="00EF1D2C" w:rsidRPr="009C1883">
      <w:rPr>
        <w:rFonts w:ascii="Monotype Corsiva" w:hAnsi="Monotype Corsiva"/>
        <w:color w:val="C00000"/>
        <w:sz w:val="32"/>
        <w:szCs w:val="32"/>
      </w:rPr>
      <w:t>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7A51"/>
    <w:rsid w:val="00105BFA"/>
    <w:rsid w:val="001D6276"/>
    <w:rsid w:val="003200BC"/>
    <w:rsid w:val="0033047C"/>
    <w:rsid w:val="004920DC"/>
    <w:rsid w:val="005A2E11"/>
    <w:rsid w:val="005C32BA"/>
    <w:rsid w:val="006B62A1"/>
    <w:rsid w:val="00731367"/>
    <w:rsid w:val="00772BF4"/>
    <w:rsid w:val="007E4BD3"/>
    <w:rsid w:val="00892266"/>
    <w:rsid w:val="00986B40"/>
    <w:rsid w:val="009C1883"/>
    <w:rsid w:val="009C57E0"/>
    <w:rsid w:val="00A577ED"/>
    <w:rsid w:val="00BA7BD1"/>
    <w:rsid w:val="00DA0BA4"/>
    <w:rsid w:val="00EA7E79"/>
    <w:rsid w:val="00EF1D2C"/>
    <w:rsid w:val="00F066FD"/>
    <w:rsid w:val="00F470F7"/>
    <w:rsid w:val="00FA7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42396-15C3-4615-A67D-B395D05BE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страницы.dotx</Template>
  <TotalTime>21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Ростик</cp:lastModifiedBy>
  <cp:revision>6</cp:revision>
  <dcterms:created xsi:type="dcterms:W3CDTF">2009-12-23T14:55:00Z</dcterms:created>
  <dcterms:modified xsi:type="dcterms:W3CDTF">2011-01-07T18:42:00Z</dcterms:modified>
</cp:coreProperties>
</file>